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866BF" w14:textId="77777777" w:rsidR="00782A2E" w:rsidRPr="0040590E" w:rsidRDefault="00A50641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40590E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1" w:name="Text70"/>
      <w:r w:rsidR="00782A2E" w:rsidRPr="0040590E">
        <w:rPr>
          <w:b/>
          <w:sz w:val="20"/>
        </w:rPr>
        <w:instrText xml:space="preserve"> FORMTEXT </w:instrText>
      </w:r>
      <w:r w:rsidRPr="0040590E">
        <w:rPr>
          <w:b/>
          <w:sz w:val="20"/>
        </w:rPr>
      </w:r>
      <w:r w:rsidRPr="0040590E">
        <w:rPr>
          <w:b/>
          <w:sz w:val="20"/>
        </w:rPr>
        <w:fldChar w:fldCharType="separate"/>
      </w:r>
      <w:r w:rsidR="00FB645E" w:rsidRPr="0040590E">
        <w:rPr>
          <w:b/>
          <w:noProof/>
          <w:sz w:val="20"/>
        </w:rPr>
        <w:t> </w:t>
      </w:r>
      <w:r w:rsidR="00FB645E" w:rsidRPr="0040590E">
        <w:rPr>
          <w:b/>
          <w:noProof/>
          <w:sz w:val="20"/>
        </w:rPr>
        <w:t> </w:t>
      </w:r>
      <w:r w:rsidR="00FB645E" w:rsidRPr="0040590E">
        <w:rPr>
          <w:b/>
          <w:noProof/>
          <w:sz w:val="20"/>
        </w:rPr>
        <w:t> </w:t>
      </w:r>
      <w:r w:rsidR="00FB645E" w:rsidRPr="0040590E">
        <w:rPr>
          <w:b/>
          <w:noProof/>
          <w:sz w:val="20"/>
        </w:rPr>
        <w:t> </w:t>
      </w:r>
      <w:r w:rsidR="00FB645E" w:rsidRPr="0040590E">
        <w:rPr>
          <w:b/>
          <w:noProof/>
          <w:sz w:val="20"/>
        </w:rPr>
        <w:t> </w:t>
      </w:r>
      <w:r w:rsidRPr="0040590E">
        <w:rPr>
          <w:b/>
          <w:sz w:val="20"/>
        </w:rPr>
        <w:fldChar w:fldCharType="end"/>
      </w:r>
      <w:bookmarkEnd w:id="1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1820"/>
        <w:gridCol w:w="1440"/>
      </w:tblGrid>
      <w:tr w:rsidR="0040590E" w:rsidRPr="0040590E" w14:paraId="27785272" w14:textId="77777777" w:rsidTr="007B07DE"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A5ED7" w14:textId="77777777" w:rsidR="00782A2E" w:rsidRPr="0040590E" w:rsidRDefault="00782A2E">
            <w:pPr>
              <w:spacing w:before="40"/>
              <w:rPr>
                <w:sz w:val="16"/>
              </w:rPr>
            </w:pPr>
            <w:r w:rsidRPr="0040590E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B53374" w14:textId="77777777" w:rsidR="00782A2E" w:rsidRPr="0040590E" w:rsidRDefault="00782A2E">
            <w:pPr>
              <w:spacing w:before="40"/>
              <w:rPr>
                <w:sz w:val="16"/>
              </w:rPr>
            </w:pPr>
            <w:r w:rsidRPr="0040590E">
              <w:rPr>
                <w:sz w:val="16"/>
              </w:rPr>
              <w:t>Vergabenummer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4839858" w14:textId="77777777" w:rsidR="00782A2E" w:rsidRPr="0040590E" w:rsidRDefault="00782A2E">
            <w:pPr>
              <w:spacing w:before="40"/>
              <w:rPr>
                <w:sz w:val="16"/>
              </w:rPr>
            </w:pPr>
            <w:r w:rsidRPr="0040590E">
              <w:rPr>
                <w:sz w:val="16"/>
              </w:rPr>
              <w:t>Datum</w:t>
            </w:r>
          </w:p>
        </w:tc>
      </w:tr>
      <w:tr w:rsidR="0040590E" w:rsidRPr="0040590E" w14:paraId="04D7159D" w14:textId="77777777" w:rsidTr="007B07DE">
        <w:trPr>
          <w:trHeight w:hRule="exact" w:val="300"/>
        </w:trPr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9729" w14:textId="77777777" w:rsidR="00782A2E" w:rsidRPr="0040590E" w:rsidRDefault="00A50641" w:rsidP="00CF43FA">
            <w:pPr>
              <w:jc w:val="left"/>
              <w:rPr>
                <w:b/>
                <w:sz w:val="22"/>
              </w:rPr>
            </w:pPr>
            <w:r w:rsidRPr="0040590E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2" w:name="IA_Textanfang"/>
            <w:r w:rsidR="00782A2E" w:rsidRPr="0040590E">
              <w:rPr>
                <w:b/>
                <w:sz w:val="22"/>
              </w:rPr>
              <w:instrText xml:space="preserve"> FORMTEXT </w:instrText>
            </w:r>
            <w:r w:rsidRPr="0040590E">
              <w:rPr>
                <w:b/>
                <w:sz w:val="22"/>
              </w:rPr>
            </w:r>
            <w:r w:rsidRPr="0040590E">
              <w:rPr>
                <w:b/>
                <w:sz w:val="22"/>
              </w:rPr>
              <w:fldChar w:fldCharType="separate"/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Pr="0040590E">
              <w:rPr>
                <w:b/>
                <w:sz w:val="22"/>
              </w:rPr>
              <w:fldChar w:fldCharType="end"/>
            </w:r>
            <w:bookmarkEnd w:id="2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6DF20" w14:textId="6B79BEEB" w:rsidR="00782A2E" w:rsidRPr="0040590E" w:rsidRDefault="00DC151A" w:rsidP="00BA69FD">
            <w:pPr>
              <w:rPr>
                <w:b/>
                <w:sz w:val="16"/>
                <w:szCs w:val="16"/>
              </w:rPr>
            </w:pPr>
            <w:r w:rsidRPr="0040590E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3" w:name="VbA_VergabeNr"/>
            <w:r w:rsidRPr="0040590E">
              <w:rPr>
                <w:b/>
                <w:sz w:val="16"/>
                <w:szCs w:val="16"/>
              </w:rPr>
              <w:instrText xml:space="preserve"> FORMTEXT </w:instrText>
            </w:r>
            <w:r w:rsidRPr="0040590E">
              <w:rPr>
                <w:b/>
                <w:sz w:val="16"/>
                <w:szCs w:val="16"/>
              </w:rPr>
            </w:r>
            <w:r w:rsidRPr="0040590E">
              <w:rPr>
                <w:b/>
                <w:sz w:val="16"/>
                <w:szCs w:val="16"/>
              </w:rPr>
              <w:fldChar w:fldCharType="separate"/>
            </w:r>
            <w:r w:rsidR="003359D8">
              <w:rPr>
                <w:b/>
                <w:sz w:val="16"/>
                <w:szCs w:val="16"/>
              </w:rPr>
              <w:t>2</w:t>
            </w:r>
            <w:r w:rsidR="003359D8" w:rsidRPr="003359D8">
              <w:rPr>
                <w:b/>
                <w:sz w:val="16"/>
                <w:szCs w:val="16"/>
              </w:rPr>
              <w:t>000080923</w:t>
            </w:r>
            <w:r w:rsidRPr="0040590E">
              <w:rPr>
                <w:b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AC9A8" w14:textId="77777777" w:rsidR="00782A2E" w:rsidRPr="0040590E" w:rsidRDefault="00A50641">
            <w:pPr>
              <w:rPr>
                <w:b/>
                <w:sz w:val="22"/>
              </w:rPr>
            </w:pPr>
            <w:r w:rsidRPr="0040590E">
              <w:rPr>
                <w:b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4" w:name="Text3"/>
            <w:r w:rsidR="00782A2E" w:rsidRPr="0040590E">
              <w:rPr>
                <w:b/>
                <w:sz w:val="22"/>
              </w:rPr>
              <w:instrText xml:space="preserve"> FORMTEXT </w:instrText>
            </w:r>
            <w:r w:rsidRPr="0040590E">
              <w:rPr>
                <w:b/>
                <w:sz w:val="22"/>
              </w:rPr>
            </w:r>
            <w:r w:rsidRPr="0040590E">
              <w:rPr>
                <w:b/>
                <w:sz w:val="22"/>
              </w:rPr>
              <w:fldChar w:fldCharType="separate"/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="00FB645E" w:rsidRPr="0040590E">
              <w:rPr>
                <w:b/>
                <w:noProof/>
                <w:sz w:val="22"/>
              </w:rPr>
              <w:t> </w:t>
            </w:r>
            <w:r w:rsidRPr="0040590E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0590E" w:rsidRPr="0040590E" w14:paraId="1C9347C1" w14:textId="77777777" w:rsidTr="007B07D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4EADF" w14:textId="77777777" w:rsidR="00782A2E" w:rsidRPr="0040590E" w:rsidRDefault="001A0A6E">
            <w:pPr>
              <w:spacing w:before="40"/>
              <w:rPr>
                <w:sz w:val="16"/>
                <w:szCs w:val="16"/>
              </w:rPr>
            </w:pPr>
            <w:r w:rsidRPr="0040590E">
              <w:rPr>
                <w:sz w:val="16"/>
                <w:szCs w:val="16"/>
              </w:rPr>
              <w:t>M</w:t>
            </w:r>
            <w:r w:rsidR="00782A2E" w:rsidRPr="0040590E">
              <w:rPr>
                <w:sz w:val="16"/>
                <w:szCs w:val="16"/>
              </w:rPr>
              <w:t>aßnahme</w:t>
            </w:r>
          </w:p>
        </w:tc>
      </w:tr>
      <w:tr w:rsidR="0040590E" w:rsidRPr="0040590E" w14:paraId="4AB916BA" w14:textId="77777777" w:rsidTr="007B07DE">
        <w:trPr>
          <w:trHeight w:val="601"/>
        </w:trPr>
        <w:tc>
          <w:tcPr>
            <w:tcW w:w="97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6950" w14:textId="2B0A3844" w:rsidR="00782A2E" w:rsidRPr="0040590E" w:rsidRDefault="00F65746" w:rsidP="00CF2EE4">
            <w:pPr>
              <w:jc w:val="left"/>
              <w:rPr>
                <w:b/>
                <w:sz w:val="22"/>
                <w:szCs w:val="22"/>
              </w:rPr>
            </w:pPr>
            <w:r w:rsidRPr="0040590E">
              <w:rPr>
                <w:b/>
                <w:sz w:val="22"/>
                <w:szCs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5" w:name="VbP_Liegenschaft"/>
            <w:r w:rsidRPr="0040590E">
              <w:rPr>
                <w:b/>
                <w:sz w:val="22"/>
                <w:szCs w:val="22"/>
              </w:rPr>
              <w:instrText xml:space="preserve"> FORMTEXT </w:instrText>
            </w:r>
            <w:r w:rsidRPr="0040590E">
              <w:rPr>
                <w:b/>
                <w:sz w:val="22"/>
                <w:szCs w:val="22"/>
              </w:rPr>
            </w:r>
            <w:r w:rsidRPr="0040590E">
              <w:rPr>
                <w:b/>
                <w:sz w:val="22"/>
                <w:szCs w:val="22"/>
              </w:rPr>
              <w:fldChar w:fldCharType="separate"/>
            </w:r>
            <w:r w:rsidR="00464F72" w:rsidRPr="00464F72">
              <w:rPr>
                <w:b/>
                <w:sz w:val="22"/>
                <w:szCs w:val="22"/>
              </w:rPr>
              <w:t>Dienstgebäude München Leopoldstraße</w:t>
            </w:r>
            <w:r w:rsidRPr="0040590E">
              <w:rPr>
                <w:b/>
                <w:sz w:val="22"/>
                <w:szCs w:val="22"/>
              </w:rPr>
              <w:fldChar w:fldCharType="end"/>
            </w:r>
            <w:bookmarkEnd w:id="5"/>
            <w:r w:rsidR="00FB645E" w:rsidRPr="0040590E">
              <w:rPr>
                <w:b/>
                <w:sz w:val="22"/>
                <w:szCs w:val="22"/>
              </w:rPr>
              <w:t xml:space="preserve">, </w:t>
            </w:r>
            <w:r w:rsidRPr="0040590E">
              <w:rPr>
                <w:b/>
                <w:sz w:val="22"/>
                <w:szCs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6" w:name="VbP_BezMassnahme"/>
            <w:r w:rsidRPr="0040590E">
              <w:rPr>
                <w:b/>
                <w:sz w:val="22"/>
                <w:szCs w:val="22"/>
              </w:rPr>
              <w:instrText xml:space="preserve"> FORMTEXT </w:instrText>
            </w:r>
            <w:r w:rsidRPr="0040590E">
              <w:rPr>
                <w:b/>
                <w:sz w:val="22"/>
                <w:szCs w:val="22"/>
              </w:rPr>
            </w:r>
            <w:r w:rsidRPr="0040590E">
              <w:rPr>
                <w:b/>
                <w:sz w:val="22"/>
                <w:szCs w:val="22"/>
              </w:rPr>
              <w:fldChar w:fldCharType="separate"/>
            </w:r>
            <w:r w:rsidRPr="0040590E">
              <w:rPr>
                <w:b/>
                <w:noProof/>
                <w:sz w:val="22"/>
                <w:szCs w:val="22"/>
              </w:rPr>
              <w:t> </w:t>
            </w:r>
            <w:r w:rsidRPr="0040590E">
              <w:rPr>
                <w:b/>
                <w:noProof/>
                <w:sz w:val="22"/>
                <w:szCs w:val="22"/>
              </w:rPr>
              <w:t> </w:t>
            </w:r>
            <w:r w:rsidRPr="0040590E">
              <w:rPr>
                <w:b/>
                <w:noProof/>
                <w:sz w:val="22"/>
                <w:szCs w:val="22"/>
              </w:rPr>
              <w:t> </w:t>
            </w:r>
            <w:r w:rsidRPr="0040590E">
              <w:rPr>
                <w:b/>
                <w:noProof/>
                <w:sz w:val="22"/>
                <w:szCs w:val="22"/>
              </w:rPr>
              <w:t> </w:t>
            </w:r>
            <w:r w:rsidRPr="0040590E">
              <w:rPr>
                <w:b/>
                <w:noProof/>
                <w:sz w:val="22"/>
                <w:szCs w:val="22"/>
              </w:rPr>
              <w:t> </w:t>
            </w:r>
            <w:r w:rsidRPr="0040590E">
              <w:rPr>
                <w:b/>
                <w:sz w:val="22"/>
                <w:szCs w:val="22"/>
              </w:rPr>
              <w:fldChar w:fldCharType="end"/>
            </w:r>
            <w:bookmarkEnd w:id="6"/>
          </w:p>
        </w:tc>
      </w:tr>
      <w:tr w:rsidR="0040590E" w:rsidRPr="0040590E" w14:paraId="3DDCF51A" w14:textId="77777777" w:rsidTr="007B07DE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9B04B" w14:textId="77777777" w:rsidR="00782A2E" w:rsidRPr="0040590E" w:rsidRDefault="00E80FE9">
            <w:pPr>
              <w:spacing w:before="40"/>
              <w:rPr>
                <w:sz w:val="16"/>
              </w:rPr>
            </w:pPr>
            <w:r w:rsidRPr="0040590E">
              <w:rPr>
                <w:sz w:val="16"/>
              </w:rPr>
              <w:t>Leistung</w:t>
            </w:r>
          </w:p>
        </w:tc>
      </w:tr>
      <w:tr w:rsidR="0040590E" w:rsidRPr="0040590E" w14:paraId="6C011563" w14:textId="77777777" w:rsidTr="007B07DE">
        <w:trPr>
          <w:trHeight w:val="301"/>
        </w:trPr>
        <w:tc>
          <w:tcPr>
            <w:tcW w:w="97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C7B3" w14:textId="4FF3B497" w:rsidR="00782A2E" w:rsidRPr="0040590E" w:rsidRDefault="00F65746" w:rsidP="00CF2EE4">
            <w:pPr>
              <w:jc w:val="left"/>
              <w:rPr>
                <w:b/>
                <w:sz w:val="22"/>
              </w:rPr>
            </w:pPr>
            <w:r w:rsidRPr="0040590E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7" w:name="VbA_BezLeistung"/>
            <w:r w:rsidRPr="0040590E">
              <w:rPr>
                <w:b/>
                <w:sz w:val="22"/>
              </w:rPr>
              <w:instrText xml:space="preserve"> FORMTEXT </w:instrText>
            </w:r>
            <w:r w:rsidRPr="0040590E">
              <w:rPr>
                <w:b/>
                <w:sz w:val="22"/>
              </w:rPr>
            </w:r>
            <w:r w:rsidRPr="0040590E">
              <w:rPr>
                <w:b/>
                <w:sz w:val="22"/>
              </w:rPr>
              <w:fldChar w:fldCharType="separate"/>
            </w:r>
            <w:r w:rsidR="00267024" w:rsidRPr="00267024">
              <w:rPr>
                <w:b/>
                <w:sz w:val="22"/>
              </w:rPr>
              <w:t>Lieferung und Montage von Ersatzteilen für ein vorhandenes Sonnenschutz- und Sicht-schutzsystem</w:t>
            </w:r>
            <w:r w:rsidRPr="0040590E">
              <w:rPr>
                <w:b/>
                <w:sz w:val="22"/>
              </w:rPr>
              <w:fldChar w:fldCharType="end"/>
            </w:r>
            <w:bookmarkEnd w:id="7"/>
          </w:p>
        </w:tc>
      </w:tr>
    </w:tbl>
    <w:p w14:paraId="009E5E5F" w14:textId="77777777" w:rsidR="00782A2E" w:rsidRPr="0040590E" w:rsidRDefault="00782A2E">
      <w:pPr>
        <w:rPr>
          <w:sz w:val="16"/>
          <w:szCs w:val="16"/>
        </w:rPr>
      </w:pPr>
    </w:p>
    <w:p w14:paraId="56970919" w14:textId="77777777" w:rsidR="00DC63BF" w:rsidRPr="0040590E" w:rsidRDefault="00DC63BF">
      <w:pPr>
        <w:rPr>
          <w:sz w:val="20"/>
        </w:rPr>
      </w:pPr>
      <w:r w:rsidRPr="0040590E">
        <w:rPr>
          <w:sz w:val="20"/>
        </w:rPr>
        <w:t>Ergänzung des Angebotsschreibens</w:t>
      </w:r>
    </w:p>
    <w:p w14:paraId="7B44F2D3" w14:textId="77777777" w:rsidR="00DC63BF" w:rsidRPr="0040590E" w:rsidRDefault="00DC63BF">
      <w:pPr>
        <w:rPr>
          <w:sz w:val="16"/>
          <w:szCs w:val="16"/>
        </w:rPr>
      </w:pPr>
    </w:p>
    <w:p w14:paraId="1F247FCA" w14:textId="77777777" w:rsidR="00782A2E" w:rsidRPr="0040590E" w:rsidRDefault="00782A2E" w:rsidP="00B30106">
      <w:pPr>
        <w:spacing w:line="300" w:lineRule="exact"/>
        <w:jc w:val="left"/>
        <w:rPr>
          <w:b/>
          <w:sz w:val="28"/>
        </w:rPr>
      </w:pPr>
      <w:r w:rsidRPr="0040590E">
        <w:rPr>
          <w:b/>
          <w:sz w:val="28"/>
        </w:rPr>
        <w:t>Verzeichnis der Nachunternehmerleistungen</w:t>
      </w:r>
    </w:p>
    <w:p w14:paraId="56473B07" w14:textId="77777777" w:rsidR="00B30106" w:rsidRPr="0040590E" w:rsidRDefault="00B30106" w:rsidP="00B30106">
      <w:pPr>
        <w:spacing w:line="300" w:lineRule="exact"/>
        <w:jc w:val="left"/>
        <w:rPr>
          <w:b/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"/>
        <w:gridCol w:w="9407"/>
      </w:tblGrid>
      <w:tr w:rsidR="0040590E" w:rsidRPr="0040590E" w14:paraId="35AAFB40" w14:textId="77777777" w:rsidTr="007B07DE">
        <w:trPr>
          <w:cantSplit/>
          <w:trHeight w:hRule="exact" w:val="340"/>
        </w:trPr>
        <w:tc>
          <w:tcPr>
            <w:tcW w:w="378" w:type="dxa"/>
            <w:vAlign w:val="center"/>
          </w:tcPr>
          <w:p w14:paraId="05B062CC" w14:textId="77777777" w:rsidR="00890429" w:rsidRPr="0040590E" w:rsidRDefault="00A50641" w:rsidP="00F41DFA">
            <w:pPr>
              <w:ind w:left="-68"/>
              <w:jc w:val="left"/>
              <w:rPr>
                <w:szCs w:val="24"/>
              </w:rPr>
            </w:pPr>
            <w:r w:rsidRPr="0040590E">
              <w:rPr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"/>
            <w:r w:rsidR="00890429" w:rsidRPr="0040590E">
              <w:rPr>
                <w:szCs w:val="24"/>
              </w:rPr>
              <w:instrText xml:space="preserve"> FORMCHECKBOX </w:instrText>
            </w:r>
            <w:r w:rsidRPr="0040590E">
              <w:rPr>
                <w:szCs w:val="24"/>
              </w:rPr>
            </w:r>
            <w:r w:rsidRPr="0040590E">
              <w:rPr>
                <w:szCs w:val="24"/>
              </w:rPr>
              <w:fldChar w:fldCharType="separate"/>
            </w:r>
            <w:r w:rsidRPr="0040590E">
              <w:rPr>
                <w:szCs w:val="24"/>
              </w:rPr>
              <w:fldChar w:fldCharType="end"/>
            </w:r>
            <w:bookmarkEnd w:id="8"/>
          </w:p>
        </w:tc>
        <w:tc>
          <w:tcPr>
            <w:tcW w:w="9407" w:type="dxa"/>
            <w:vAlign w:val="center"/>
          </w:tcPr>
          <w:p w14:paraId="5ACAEB1F" w14:textId="77777777" w:rsidR="00890429" w:rsidRPr="0040590E" w:rsidRDefault="00890429" w:rsidP="00F41DFA">
            <w:pPr>
              <w:ind w:left="-68"/>
              <w:jc w:val="left"/>
              <w:rPr>
                <w:sz w:val="20"/>
              </w:rPr>
            </w:pPr>
            <w:r w:rsidRPr="0040590E">
              <w:rPr>
                <w:sz w:val="20"/>
              </w:rPr>
              <w:t>Die Namen der Nachunternehmer sind bereits bei Angebotsabgabe anzugeben.</w:t>
            </w:r>
          </w:p>
        </w:tc>
      </w:tr>
      <w:tr w:rsidR="0040590E" w:rsidRPr="0040590E" w14:paraId="675B08C1" w14:textId="77777777" w:rsidTr="007B07DE">
        <w:trPr>
          <w:cantSplit/>
          <w:trHeight w:hRule="exact" w:val="113"/>
        </w:trPr>
        <w:tc>
          <w:tcPr>
            <w:tcW w:w="9785" w:type="dxa"/>
            <w:gridSpan w:val="2"/>
            <w:vAlign w:val="center"/>
          </w:tcPr>
          <w:p w14:paraId="7B758ACE" w14:textId="77777777" w:rsidR="00F41DFA" w:rsidRPr="0040590E" w:rsidRDefault="00F41DFA" w:rsidP="00DC63BF">
            <w:pPr>
              <w:ind w:left="-68"/>
              <w:jc w:val="left"/>
              <w:rPr>
                <w:sz w:val="16"/>
                <w:szCs w:val="16"/>
              </w:rPr>
            </w:pPr>
          </w:p>
        </w:tc>
      </w:tr>
      <w:tr w:rsidR="0040590E" w:rsidRPr="0040590E" w14:paraId="02DD1A36" w14:textId="77777777" w:rsidTr="007B07DE">
        <w:trPr>
          <w:cantSplit/>
        </w:trPr>
        <w:tc>
          <w:tcPr>
            <w:tcW w:w="9785" w:type="dxa"/>
            <w:gridSpan w:val="2"/>
          </w:tcPr>
          <w:p w14:paraId="2A6BC123" w14:textId="77777777" w:rsidR="00890429" w:rsidRPr="0040590E" w:rsidRDefault="00890429" w:rsidP="00DC5212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t>Zur Ausführung der im Angebot enthaltenen Leistungen benenne ich Art und Umfang der durch Nach</w:t>
            </w:r>
            <w:r w:rsidRPr="0040590E">
              <w:rPr>
                <w:sz w:val="20"/>
              </w:rPr>
              <w:softHyphen/>
              <w:t xml:space="preserve">unternehmer auszuführenden Teilleistungen mit den dazu gehörenden </w:t>
            </w:r>
            <w:r w:rsidR="001A0A6E" w:rsidRPr="0040590E">
              <w:rPr>
                <w:sz w:val="20"/>
              </w:rPr>
              <w:t>Positionsnummern</w:t>
            </w:r>
            <w:r w:rsidRPr="0040590E">
              <w:rPr>
                <w:sz w:val="20"/>
              </w:rPr>
              <w:t xml:space="preserve"> der Leistungsbeschreibung und auf Verlangen der Vergabestelle die Namen der Nachunternehmer:</w:t>
            </w:r>
          </w:p>
        </w:tc>
      </w:tr>
    </w:tbl>
    <w:p w14:paraId="77432975" w14:textId="77777777" w:rsidR="00DC5212" w:rsidRPr="0040590E" w:rsidRDefault="00DC5212">
      <w:pPr>
        <w:rPr>
          <w:sz w:val="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8"/>
        <w:gridCol w:w="2996"/>
        <w:gridCol w:w="2981"/>
        <w:gridCol w:w="1960"/>
      </w:tblGrid>
      <w:tr w:rsidR="0040590E" w:rsidRPr="0040590E" w14:paraId="24F12931" w14:textId="77777777" w:rsidTr="007B07DE">
        <w:trPr>
          <w:trHeight w:hRule="exact" w:val="624"/>
          <w:tblHeader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546" w14:textId="77777777" w:rsidR="000A4CA7" w:rsidRPr="0040590E" w:rsidRDefault="000A4CA7" w:rsidP="00D9763B">
            <w:pPr>
              <w:ind w:left="-68"/>
              <w:jc w:val="left"/>
              <w:rPr>
                <w:sz w:val="16"/>
              </w:rPr>
            </w:pPr>
            <w:r w:rsidRPr="0040590E">
              <w:rPr>
                <w:sz w:val="16"/>
              </w:rPr>
              <w:t>Positionsnummer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F471" w14:textId="77777777" w:rsidR="000A4CA7" w:rsidRPr="0040590E" w:rsidRDefault="000A4CA7" w:rsidP="00A6727C">
            <w:pPr>
              <w:jc w:val="left"/>
              <w:rPr>
                <w:sz w:val="16"/>
              </w:rPr>
            </w:pPr>
            <w:r w:rsidRPr="0040590E">
              <w:rPr>
                <w:sz w:val="16"/>
              </w:rPr>
              <w:t>Beschreibung der Teilleistungen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B701C" w14:textId="77777777" w:rsidR="000A4CA7" w:rsidRPr="0040590E" w:rsidRDefault="000A4CA7" w:rsidP="00A6727C">
            <w:pPr>
              <w:jc w:val="left"/>
              <w:rPr>
                <w:sz w:val="16"/>
              </w:rPr>
            </w:pPr>
            <w:r w:rsidRPr="0040590E">
              <w:rPr>
                <w:sz w:val="16"/>
              </w:rPr>
              <w:t>Name des Unternehmens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8D2F0" w14:textId="77777777" w:rsidR="000A4CA7" w:rsidRPr="0040590E" w:rsidRDefault="000A4CA7" w:rsidP="00A6727C">
            <w:pPr>
              <w:jc w:val="left"/>
              <w:rPr>
                <w:sz w:val="16"/>
              </w:rPr>
            </w:pPr>
            <w:r w:rsidRPr="0040590E">
              <w:rPr>
                <w:sz w:val="16"/>
              </w:rPr>
              <w:t xml:space="preserve">Mein/Unser Betrieb ist auf die Leistung </w:t>
            </w:r>
            <w:r w:rsidR="0086550A" w:rsidRPr="0040590E">
              <w:rPr>
                <w:sz w:val="16"/>
              </w:rPr>
              <w:br/>
            </w:r>
            <w:r w:rsidRPr="0040590E">
              <w:rPr>
                <w:sz w:val="16"/>
              </w:rPr>
              <w:t>eingerichtet</w:t>
            </w:r>
          </w:p>
        </w:tc>
      </w:tr>
      <w:tr w:rsidR="0040590E" w:rsidRPr="0040590E" w14:paraId="39AC83CE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F4C5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9" w:name="Text64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9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C1DB5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0" w:name="Text65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10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C710F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1" w:name="Text71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11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A3127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2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12"/>
          </w:p>
        </w:tc>
      </w:tr>
      <w:tr w:rsidR="0040590E" w:rsidRPr="0040590E" w14:paraId="5E3FBBDE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3920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3" w:name="Text72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13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13872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4" w:name="Text73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14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7F539E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5" w:name="Text74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15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B7A4F2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3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16"/>
          </w:p>
        </w:tc>
      </w:tr>
      <w:tr w:rsidR="0040590E" w:rsidRPr="0040590E" w14:paraId="64F8890C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1953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7" w:name="Text75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17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371A5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8" w:name="Text76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18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BC7BE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9" w:name="Text77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19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AA714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4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20"/>
          </w:p>
        </w:tc>
      </w:tr>
      <w:tr w:rsidR="0040590E" w:rsidRPr="0040590E" w14:paraId="282955E7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88F2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1" w:name="Text78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21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881DC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22" w:name="Text79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22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A9582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23" w:name="Text80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2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68C18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5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24"/>
          </w:p>
        </w:tc>
      </w:tr>
      <w:tr w:rsidR="0040590E" w:rsidRPr="0040590E" w14:paraId="4CA80FF7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48F2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25" w:name="Text81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25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8576F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26" w:name="Text82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26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F3044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27" w:name="Text83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27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B6CC2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6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28"/>
          </w:p>
        </w:tc>
      </w:tr>
      <w:tr w:rsidR="0040590E" w:rsidRPr="0040590E" w14:paraId="60DFD366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4720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29" w:name="Text84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29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A9301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30" w:name="Text85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30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67B49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31" w:name="Text86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31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4464E7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7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32"/>
          </w:p>
        </w:tc>
      </w:tr>
      <w:tr w:rsidR="0040590E" w:rsidRPr="0040590E" w14:paraId="7EC8B822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D5F6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33" w:name="Text87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33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5F30A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34" w:name="Text88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34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9BB12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35" w:name="Text89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35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A85B7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Kontrollkästchen8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36"/>
          </w:p>
        </w:tc>
      </w:tr>
      <w:tr w:rsidR="0040590E" w:rsidRPr="0040590E" w14:paraId="0F164E68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FDE3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37" w:name="Text90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37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4F251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38" w:name="Text91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38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0C2DA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39" w:name="Text92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39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FEC3A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Kontrollkästchen9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40"/>
          </w:p>
        </w:tc>
      </w:tr>
      <w:tr w:rsidR="0040590E" w:rsidRPr="0040590E" w14:paraId="545ED95B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9D62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lastRenderedPageBreak/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41" w:name="Text93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41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49BE2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42" w:name="Text94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42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CFA6E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43" w:name="Text95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4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8012D2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Kontrollkästchen10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44"/>
          </w:p>
        </w:tc>
      </w:tr>
      <w:tr w:rsidR="0040590E" w:rsidRPr="0040590E" w14:paraId="2B7C5005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5472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45" w:name="Text96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45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571D5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46" w:name="Text97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46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CB8BF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47" w:name="Text98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47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B82BFC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Kontrollkästchen11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48"/>
          </w:p>
        </w:tc>
      </w:tr>
      <w:tr w:rsidR="0040590E" w:rsidRPr="0040590E" w14:paraId="22AB0A26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91C1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49" w:name="Text99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49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26CF6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50" w:name="Text100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50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AD6AA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51" w:name="Text101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51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9DB32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Kontrollkästchen12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52"/>
          </w:p>
        </w:tc>
      </w:tr>
      <w:tr w:rsidR="0040590E" w:rsidRPr="0040590E" w14:paraId="5E3F200D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0662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53" w:name="Text102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53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EA862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54" w:name="Text103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54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75B9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55" w:name="Text104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55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16DD93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Kontrollkästchen13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56"/>
          </w:p>
        </w:tc>
      </w:tr>
      <w:tr w:rsidR="0040590E" w:rsidRPr="0040590E" w14:paraId="7EAC0D33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6FC9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57" w:name="Text105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57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63C6D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58" w:name="Text106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58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8E33B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59" w:name="Text107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59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325322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Kontrollkästchen14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60"/>
          </w:p>
        </w:tc>
      </w:tr>
      <w:tr w:rsidR="0040590E" w:rsidRPr="0040590E" w14:paraId="5C2C12BE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532B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61" w:name="Text108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61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A52FE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62" w:name="Text109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62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EA0DB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63" w:name="Text110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6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DCF71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Kontrollkästchen15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64"/>
          </w:p>
        </w:tc>
      </w:tr>
      <w:tr w:rsidR="0040590E" w:rsidRPr="0040590E" w14:paraId="59E02D6B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40F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65" w:name="Text111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65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4CF8A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66" w:name="Text112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66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AD4E6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67" w:name="Text113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67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64775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Kontrollkästchen16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68"/>
          </w:p>
        </w:tc>
      </w:tr>
      <w:tr w:rsidR="0040590E" w:rsidRPr="0040590E" w14:paraId="2568D262" w14:textId="77777777" w:rsidTr="007B07DE">
        <w:trPr>
          <w:trHeight w:hRule="exact" w:val="1134"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A84" w14:textId="77777777" w:rsidR="000A4CA7" w:rsidRPr="0040590E" w:rsidRDefault="00A50641" w:rsidP="004D480E">
            <w:pPr>
              <w:spacing w:before="60"/>
              <w:ind w:left="-68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69" w:name="Text114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69"/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088DB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70" w:name="Text115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70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F2E86" w14:textId="77777777" w:rsidR="000A4CA7" w:rsidRPr="0040590E" w:rsidRDefault="00A50641" w:rsidP="004D480E">
            <w:pPr>
              <w:spacing w:before="60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71" w:name="Text116"/>
            <w:r w:rsidR="000A4CA7" w:rsidRPr="0040590E">
              <w:rPr>
                <w:sz w:val="20"/>
              </w:rPr>
              <w:instrText xml:space="preserve"> FORMTEXT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="00FB645E" w:rsidRPr="0040590E">
              <w:rPr>
                <w:noProof/>
                <w:sz w:val="20"/>
              </w:rPr>
              <w:t> </w:t>
            </w:r>
            <w:r w:rsidRPr="0040590E">
              <w:rPr>
                <w:sz w:val="20"/>
              </w:rPr>
              <w:fldChar w:fldCharType="end"/>
            </w:r>
            <w:bookmarkEnd w:id="71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892E9" w14:textId="77777777" w:rsidR="000A4CA7" w:rsidRPr="0040590E" w:rsidRDefault="00A50641" w:rsidP="00EF3C8D">
            <w:pPr>
              <w:spacing w:before="60"/>
              <w:jc w:val="center"/>
              <w:rPr>
                <w:sz w:val="20"/>
              </w:rPr>
            </w:pPr>
            <w:r w:rsidRPr="0040590E">
              <w:rPr>
                <w:sz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Kontrollkästchen17"/>
            <w:r w:rsidR="000A4CA7" w:rsidRPr="0040590E">
              <w:rPr>
                <w:sz w:val="20"/>
              </w:rPr>
              <w:instrText xml:space="preserve"> FORMCHECKBOX </w:instrText>
            </w:r>
            <w:r w:rsidRPr="0040590E">
              <w:rPr>
                <w:sz w:val="20"/>
              </w:rPr>
            </w:r>
            <w:r w:rsidRPr="0040590E">
              <w:rPr>
                <w:sz w:val="20"/>
              </w:rPr>
              <w:fldChar w:fldCharType="separate"/>
            </w:r>
            <w:r w:rsidRPr="0040590E">
              <w:rPr>
                <w:sz w:val="20"/>
              </w:rPr>
              <w:fldChar w:fldCharType="end"/>
            </w:r>
            <w:bookmarkEnd w:id="72"/>
          </w:p>
        </w:tc>
      </w:tr>
    </w:tbl>
    <w:p w14:paraId="415BB5FE" w14:textId="77777777" w:rsidR="00171990" w:rsidRPr="0040590E" w:rsidRDefault="00171990" w:rsidP="00745EF4">
      <w:pPr>
        <w:spacing w:after="5840"/>
      </w:pPr>
    </w:p>
    <w:sectPr w:rsidR="00171990" w:rsidRPr="0040590E" w:rsidSect="00B30106">
      <w:footerReference w:type="default" r:id="rId8"/>
      <w:headerReference w:type="first" r:id="rId9"/>
      <w:footerReference w:type="first" r:id="rId10"/>
      <w:pgSz w:w="11906" w:h="16838" w:code="9"/>
      <w:pgMar w:top="1418" w:right="851" w:bottom="567" w:left="1134" w:header="72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380A" w14:textId="77777777" w:rsidR="00570D86" w:rsidRDefault="00570D86" w:rsidP="00880FBC">
      <w:r>
        <w:separator/>
      </w:r>
    </w:p>
  </w:endnote>
  <w:endnote w:type="continuationSeparator" w:id="0">
    <w:p w14:paraId="6FAE98BD" w14:textId="77777777" w:rsidR="00570D86" w:rsidRDefault="00570D86" w:rsidP="0088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EE9E" w14:textId="77777777" w:rsidR="00DC5212" w:rsidRPr="00AE4765" w:rsidRDefault="00DC5212" w:rsidP="00DC5212">
    <w:pPr>
      <w:pStyle w:val="Fuzeile"/>
      <w:tabs>
        <w:tab w:val="clear" w:pos="4536"/>
        <w:tab w:val="clear" w:pos="9072"/>
        <w:tab w:val="right" w:pos="9785"/>
      </w:tabs>
      <w:ind w:right="142"/>
      <w:rPr>
        <w:sz w:val="14"/>
        <w:szCs w:val="14"/>
      </w:rPr>
    </w:pPr>
    <w:r>
      <w:rPr>
        <w:sz w:val="14"/>
      </w:rPr>
      <w:t>Vordr. 11029 a  (PC)    0</w:t>
    </w:r>
    <w:r w:rsidR="00B30106">
      <w:rPr>
        <w:sz w:val="14"/>
      </w:rPr>
      <w:t>9</w:t>
    </w:r>
    <w:r>
      <w:rPr>
        <w:sz w:val="14"/>
      </w:rPr>
      <w:t>.12</w:t>
    </w:r>
    <w:r>
      <w:rPr>
        <w:sz w:val="14"/>
      </w:rPr>
      <w:tab/>
    </w:r>
    <w:r w:rsidRPr="00AE4765">
      <w:rPr>
        <w:sz w:val="14"/>
        <w:szCs w:val="14"/>
      </w:rPr>
      <w:t xml:space="preserve">Seite </w:t>
    </w:r>
    <w:r w:rsidR="00A50641" w:rsidRPr="00AE4765">
      <w:rPr>
        <w:sz w:val="14"/>
        <w:szCs w:val="14"/>
      </w:rPr>
      <w:fldChar w:fldCharType="begin"/>
    </w:r>
    <w:r w:rsidRPr="00AE4765">
      <w:rPr>
        <w:sz w:val="14"/>
        <w:szCs w:val="14"/>
      </w:rPr>
      <w:instrText xml:space="preserve"> PAGE </w:instrText>
    </w:r>
    <w:r w:rsidR="00A50641" w:rsidRPr="00AE4765">
      <w:rPr>
        <w:sz w:val="14"/>
        <w:szCs w:val="14"/>
      </w:rPr>
      <w:fldChar w:fldCharType="separate"/>
    </w:r>
    <w:r w:rsidR="00BA69FD">
      <w:rPr>
        <w:noProof/>
        <w:sz w:val="14"/>
        <w:szCs w:val="14"/>
      </w:rPr>
      <w:t>2</w:t>
    </w:r>
    <w:r w:rsidR="00A50641" w:rsidRPr="00AE4765">
      <w:rPr>
        <w:sz w:val="14"/>
        <w:szCs w:val="14"/>
      </w:rPr>
      <w:fldChar w:fldCharType="end"/>
    </w:r>
    <w:r w:rsidRPr="00AE4765">
      <w:rPr>
        <w:sz w:val="14"/>
        <w:szCs w:val="14"/>
      </w:rPr>
      <w:t xml:space="preserve"> von </w:t>
    </w:r>
    <w:r w:rsidR="00A50641" w:rsidRPr="00AE4765">
      <w:rPr>
        <w:sz w:val="14"/>
        <w:szCs w:val="14"/>
      </w:rPr>
      <w:fldChar w:fldCharType="begin"/>
    </w:r>
    <w:r w:rsidRPr="00AE4765">
      <w:rPr>
        <w:sz w:val="14"/>
        <w:szCs w:val="14"/>
      </w:rPr>
      <w:instrText xml:space="preserve"> NUMPAGES </w:instrText>
    </w:r>
    <w:r w:rsidR="00A50641" w:rsidRPr="00AE4765">
      <w:rPr>
        <w:sz w:val="14"/>
        <w:szCs w:val="14"/>
      </w:rPr>
      <w:fldChar w:fldCharType="separate"/>
    </w:r>
    <w:r w:rsidR="00BA69FD">
      <w:rPr>
        <w:noProof/>
        <w:sz w:val="14"/>
        <w:szCs w:val="14"/>
      </w:rPr>
      <w:t>2</w:t>
    </w:r>
    <w:r w:rsidR="00A50641" w:rsidRPr="00AE4765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99F5" w14:textId="77777777" w:rsidR="00DC5212" w:rsidRPr="00AE4765" w:rsidRDefault="00DC5212" w:rsidP="001A0A6E">
    <w:pPr>
      <w:pStyle w:val="Fuzeile"/>
      <w:tabs>
        <w:tab w:val="clear" w:pos="4536"/>
        <w:tab w:val="clear" w:pos="9072"/>
        <w:tab w:val="right" w:pos="9785"/>
      </w:tabs>
      <w:ind w:right="142"/>
      <w:rPr>
        <w:sz w:val="14"/>
        <w:szCs w:val="14"/>
      </w:rPr>
    </w:pPr>
    <w:r>
      <w:rPr>
        <w:sz w:val="14"/>
      </w:rPr>
      <w:t>Vordr. 11029 a  (PC)    0</w:t>
    </w:r>
    <w:r w:rsidR="00B30106">
      <w:rPr>
        <w:sz w:val="14"/>
      </w:rPr>
      <w:t>9</w:t>
    </w:r>
    <w:r>
      <w:rPr>
        <w:sz w:val="14"/>
      </w:rPr>
      <w:t>.12</w:t>
    </w:r>
    <w:r>
      <w:rPr>
        <w:sz w:val="14"/>
      </w:rPr>
      <w:tab/>
    </w:r>
    <w:r w:rsidRPr="00AE4765">
      <w:rPr>
        <w:sz w:val="14"/>
        <w:szCs w:val="14"/>
      </w:rPr>
      <w:t xml:space="preserve">Seite </w:t>
    </w:r>
    <w:r w:rsidR="00A50641" w:rsidRPr="00AE4765">
      <w:rPr>
        <w:sz w:val="14"/>
        <w:szCs w:val="14"/>
      </w:rPr>
      <w:fldChar w:fldCharType="begin"/>
    </w:r>
    <w:r w:rsidRPr="00AE4765">
      <w:rPr>
        <w:sz w:val="14"/>
        <w:szCs w:val="14"/>
      </w:rPr>
      <w:instrText xml:space="preserve"> PAGE </w:instrText>
    </w:r>
    <w:r w:rsidR="00A50641" w:rsidRPr="00AE4765">
      <w:rPr>
        <w:sz w:val="14"/>
        <w:szCs w:val="14"/>
      </w:rPr>
      <w:fldChar w:fldCharType="separate"/>
    </w:r>
    <w:r w:rsidR="00BA69FD">
      <w:rPr>
        <w:noProof/>
        <w:sz w:val="14"/>
        <w:szCs w:val="14"/>
      </w:rPr>
      <w:t>1</w:t>
    </w:r>
    <w:r w:rsidR="00A50641" w:rsidRPr="00AE4765">
      <w:rPr>
        <w:sz w:val="14"/>
        <w:szCs w:val="14"/>
      </w:rPr>
      <w:fldChar w:fldCharType="end"/>
    </w:r>
    <w:r w:rsidRPr="00AE4765">
      <w:rPr>
        <w:sz w:val="14"/>
        <w:szCs w:val="14"/>
      </w:rPr>
      <w:t xml:space="preserve"> von </w:t>
    </w:r>
    <w:r w:rsidR="00A50641" w:rsidRPr="00AE4765">
      <w:rPr>
        <w:sz w:val="14"/>
        <w:szCs w:val="14"/>
      </w:rPr>
      <w:fldChar w:fldCharType="begin"/>
    </w:r>
    <w:r w:rsidRPr="00AE4765">
      <w:rPr>
        <w:sz w:val="14"/>
        <w:szCs w:val="14"/>
      </w:rPr>
      <w:instrText xml:space="preserve"> NUMPAGES </w:instrText>
    </w:r>
    <w:r w:rsidR="00A50641" w:rsidRPr="00AE4765">
      <w:rPr>
        <w:sz w:val="14"/>
        <w:szCs w:val="14"/>
      </w:rPr>
      <w:fldChar w:fldCharType="separate"/>
    </w:r>
    <w:r w:rsidR="00BA69FD">
      <w:rPr>
        <w:noProof/>
        <w:sz w:val="14"/>
        <w:szCs w:val="14"/>
      </w:rPr>
      <w:t>2</w:t>
    </w:r>
    <w:r w:rsidR="00A50641" w:rsidRPr="00AE4765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9E6CB" w14:textId="77777777" w:rsidR="00570D86" w:rsidRPr="00537289" w:rsidRDefault="00570D86" w:rsidP="00537289">
      <w:pPr>
        <w:spacing w:after="40" w:line="80" w:lineRule="exact"/>
        <w:rPr>
          <w:position w:val="4"/>
          <w:sz w:val="14"/>
          <w:szCs w:val="14"/>
        </w:rPr>
      </w:pPr>
      <w:bookmarkStart w:id="0" w:name="TrennSeite1"/>
      <w:r w:rsidRPr="00537289">
        <w:rPr>
          <w:position w:val="4"/>
          <w:sz w:val="14"/>
          <w:szCs w:val="14"/>
        </w:rPr>
        <w:t>_______________</w:t>
      </w:r>
      <w:bookmarkEnd w:id="0"/>
    </w:p>
  </w:footnote>
  <w:footnote w:type="continuationSeparator" w:id="0">
    <w:p w14:paraId="16A1FA9E" w14:textId="77777777" w:rsidR="00570D86" w:rsidRDefault="0057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DEF2" w14:textId="77777777" w:rsidR="00B30106" w:rsidRDefault="00B30106">
    <w:pPr>
      <w:pStyle w:val="Kopfzeile"/>
    </w:pPr>
    <w:r>
      <w:rPr>
        <w:noProof/>
      </w:rPr>
      <w:drawing>
        <wp:anchor distT="0" distB="0" distL="114300" distR="114300" simplePos="0" relativeHeight="251659264" behindDoc="0" locked="1" layoutInCell="0" allowOverlap="1" wp14:anchorId="51D81F81" wp14:editId="6B3D766C">
          <wp:simplePos x="0" y="0"/>
          <wp:positionH relativeFrom="page">
            <wp:align>center</wp:align>
          </wp:positionH>
          <wp:positionV relativeFrom="page">
            <wp:posOffset>10795</wp:posOffset>
          </wp:positionV>
          <wp:extent cx="2088000" cy="1152000"/>
          <wp:effectExtent l="0" t="0" r="0" b="0"/>
          <wp:wrapNone/>
          <wp:docPr id="3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8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60202837">
    <w:abstractNumId w:val="3"/>
  </w:num>
  <w:num w:numId="2" w16cid:durableId="205262171">
    <w:abstractNumId w:val="7"/>
  </w:num>
  <w:num w:numId="3" w16cid:durableId="524833121">
    <w:abstractNumId w:val="9"/>
  </w:num>
  <w:num w:numId="4" w16cid:durableId="2067098203">
    <w:abstractNumId w:val="6"/>
  </w:num>
  <w:num w:numId="5" w16cid:durableId="2139906614">
    <w:abstractNumId w:val="1"/>
  </w:num>
  <w:num w:numId="6" w16cid:durableId="2044164055">
    <w:abstractNumId w:val="11"/>
  </w:num>
  <w:num w:numId="7" w16cid:durableId="355472677">
    <w:abstractNumId w:val="0"/>
  </w:num>
  <w:num w:numId="8" w16cid:durableId="2512366">
    <w:abstractNumId w:val="0"/>
  </w:num>
  <w:num w:numId="9" w16cid:durableId="1650017859">
    <w:abstractNumId w:val="0"/>
  </w:num>
  <w:num w:numId="10" w16cid:durableId="1297220514">
    <w:abstractNumId w:val="3"/>
  </w:num>
  <w:num w:numId="11" w16cid:durableId="835196383">
    <w:abstractNumId w:val="2"/>
  </w:num>
  <w:num w:numId="12" w16cid:durableId="1874150378">
    <w:abstractNumId w:val="7"/>
  </w:num>
  <w:num w:numId="13" w16cid:durableId="685984470">
    <w:abstractNumId w:val="7"/>
  </w:num>
  <w:num w:numId="14" w16cid:durableId="437990657">
    <w:abstractNumId w:val="7"/>
  </w:num>
  <w:num w:numId="15" w16cid:durableId="1757363669">
    <w:abstractNumId w:val="11"/>
  </w:num>
  <w:num w:numId="16" w16cid:durableId="818501948">
    <w:abstractNumId w:val="5"/>
  </w:num>
  <w:num w:numId="17" w16cid:durableId="169493374">
    <w:abstractNumId w:val="7"/>
  </w:num>
  <w:num w:numId="18" w16cid:durableId="1072242854">
    <w:abstractNumId w:val="7"/>
  </w:num>
  <w:num w:numId="19" w16cid:durableId="1454058630">
    <w:abstractNumId w:val="7"/>
  </w:num>
  <w:num w:numId="20" w16cid:durableId="699551908">
    <w:abstractNumId w:val="8"/>
  </w:num>
  <w:num w:numId="21" w16cid:durableId="198975226">
    <w:abstractNumId w:val="3"/>
  </w:num>
  <w:num w:numId="22" w16cid:durableId="953246187">
    <w:abstractNumId w:val="3"/>
  </w:num>
  <w:num w:numId="23" w16cid:durableId="598219159">
    <w:abstractNumId w:val="6"/>
  </w:num>
  <w:num w:numId="24" w16cid:durableId="1283994656">
    <w:abstractNumId w:val="7"/>
  </w:num>
  <w:num w:numId="25" w16cid:durableId="227958738">
    <w:abstractNumId w:val="6"/>
  </w:num>
  <w:num w:numId="26" w16cid:durableId="1763262741">
    <w:abstractNumId w:val="6"/>
  </w:num>
  <w:num w:numId="27" w16cid:durableId="1586576336">
    <w:abstractNumId w:val="7"/>
  </w:num>
  <w:num w:numId="28" w16cid:durableId="2054228767">
    <w:abstractNumId w:val="5"/>
  </w:num>
  <w:num w:numId="29" w16cid:durableId="156657629">
    <w:abstractNumId w:val="10"/>
  </w:num>
  <w:num w:numId="30" w16cid:durableId="1500000314">
    <w:abstractNumId w:val="6"/>
  </w:num>
  <w:num w:numId="31" w16cid:durableId="400714007">
    <w:abstractNumId w:val="7"/>
  </w:num>
  <w:num w:numId="32" w16cid:durableId="404376155">
    <w:abstractNumId w:val="5"/>
  </w:num>
  <w:num w:numId="33" w16cid:durableId="10765844">
    <w:abstractNumId w:val="10"/>
  </w:num>
  <w:num w:numId="34" w16cid:durableId="1839689344">
    <w:abstractNumId w:val="6"/>
  </w:num>
  <w:num w:numId="35" w16cid:durableId="1437823567">
    <w:abstractNumId w:val="4"/>
  </w:num>
  <w:num w:numId="36" w16cid:durableId="643656450">
    <w:abstractNumId w:val="0"/>
  </w:num>
  <w:num w:numId="37" w16cid:durableId="765998264">
    <w:abstractNumId w:val="0"/>
  </w:num>
  <w:num w:numId="38" w16cid:durableId="12743">
    <w:abstractNumId w:val="0"/>
  </w:num>
  <w:num w:numId="39" w16cid:durableId="1002855551">
    <w:abstractNumId w:val="0"/>
  </w:num>
  <w:num w:numId="40" w16cid:durableId="684752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PDIcmGjkGBq95sbn6f3WkrFA+q1QD2vrdhHWT328r8Ffk1zHjrjrAc1fulU+BMCM3bRSkVKBSLMwLzAgbB9hgg==" w:saltValue="RuLU5mUO2rD9/SdNrzii4A==" w:algorithmName="SHA-512"/>
  <w:defaultTabStop w:val="709"/>
  <w:autoHyphenation/>
  <w:consecutiveHyphenLimit w:val="3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756FCB"/>
    <w:rsid w:val="00002C94"/>
    <w:rsid w:val="0000703D"/>
    <w:rsid w:val="000A4CA7"/>
    <w:rsid w:val="000D2F80"/>
    <w:rsid w:val="000D39FE"/>
    <w:rsid w:val="00171990"/>
    <w:rsid w:val="0017728F"/>
    <w:rsid w:val="001A0A6E"/>
    <w:rsid w:val="0020475C"/>
    <w:rsid w:val="002247CE"/>
    <w:rsid w:val="00267024"/>
    <w:rsid w:val="002D4641"/>
    <w:rsid w:val="00331824"/>
    <w:rsid w:val="00331C74"/>
    <w:rsid w:val="003359D8"/>
    <w:rsid w:val="00380521"/>
    <w:rsid w:val="0040590E"/>
    <w:rsid w:val="00414D4D"/>
    <w:rsid w:val="004451CB"/>
    <w:rsid w:val="00447B11"/>
    <w:rsid w:val="00464F72"/>
    <w:rsid w:val="004A6C32"/>
    <w:rsid w:val="004B5C0D"/>
    <w:rsid w:val="004C3C27"/>
    <w:rsid w:val="004D480E"/>
    <w:rsid w:val="004E6F3C"/>
    <w:rsid w:val="00537289"/>
    <w:rsid w:val="005505F2"/>
    <w:rsid w:val="0055763A"/>
    <w:rsid w:val="00570D86"/>
    <w:rsid w:val="005763B7"/>
    <w:rsid w:val="005A21FE"/>
    <w:rsid w:val="005D0957"/>
    <w:rsid w:val="005F4254"/>
    <w:rsid w:val="00660C0D"/>
    <w:rsid w:val="006A524C"/>
    <w:rsid w:val="006C0597"/>
    <w:rsid w:val="006D5E9C"/>
    <w:rsid w:val="006F1962"/>
    <w:rsid w:val="00745EF4"/>
    <w:rsid w:val="00756FCB"/>
    <w:rsid w:val="00782A2E"/>
    <w:rsid w:val="00783267"/>
    <w:rsid w:val="007B07DE"/>
    <w:rsid w:val="007B6F92"/>
    <w:rsid w:val="007D377C"/>
    <w:rsid w:val="00814C6C"/>
    <w:rsid w:val="0083636A"/>
    <w:rsid w:val="0086550A"/>
    <w:rsid w:val="00876993"/>
    <w:rsid w:val="00880FBC"/>
    <w:rsid w:val="00890429"/>
    <w:rsid w:val="008954C3"/>
    <w:rsid w:val="0090679D"/>
    <w:rsid w:val="00916605"/>
    <w:rsid w:val="00964004"/>
    <w:rsid w:val="00980583"/>
    <w:rsid w:val="009847AD"/>
    <w:rsid w:val="00997FB7"/>
    <w:rsid w:val="009B6458"/>
    <w:rsid w:val="009E1BE5"/>
    <w:rsid w:val="00A232F2"/>
    <w:rsid w:val="00A50641"/>
    <w:rsid w:val="00A6727C"/>
    <w:rsid w:val="00A86774"/>
    <w:rsid w:val="00AB1FDB"/>
    <w:rsid w:val="00AE4765"/>
    <w:rsid w:val="00AE783E"/>
    <w:rsid w:val="00AF0123"/>
    <w:rsid w:val="00AF4C54"/>
    <w:rsid w:val="00AF531E"/>
    <w:rsid w:val="00B30106"/>
    <w:rsid w:val="00B6636B"/>
    <w:rsid w:val="00BA69FD"/>
    <w:rsid w:val="00BA6A80"/>
    <w:rsid w:val="00C1223B"/>
    <w:rsid w:val="00C220D6"/>
    <w:rsid w:val="00C93495"/>
    <w:rsid w:val="00CF2EE4"/>
    <w:rsid w:val="00CF43FA"/>
    <w:rsid w:val="00D1121E"/>
    <w:rsid w:val="00D347D0"/>
    <w:rsid w:val="00D710C5"/>
    <w:rsid w:val="00D9763B"/>
    <w:rsid w:val="00DC151A"/>
    <w:rsid w:val="00DC5212"/>
    <w:rsid w:val="00DC63BF"/>
    <w:rsid w:val="00DF15DC"/>
    <w:rsid w:val="00DF243F"/>
    <w:rsid w:val="00E123B6"/>
    <w:rsid w:val="00E461CE"/>
    <w:rsid w:val="00E80FE9"/>
    <w:rsid w:val="00ED0A98"/>
    <w:rsid w:val="00EE71B5"/>
    <w:rsid w:val="00EF3C8D"/>
    <w:rsid w:val="00F12718"/>
    <w:rsid w:val="00F15F76"/>
    <w:rsid w:val="00F31768"/>
    <w:rsid w:val="00F41DFA"/>
    <w:rsid w:val="00F65746"/>
    <w:rsid w:val="00F94B09"/>
    <w:rsid w:val="00FB645E"/>
    <w:rsid w:val="00FB69AC"/>
    <w:rsid w:val="00FF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4C663"/>
  <w15:docId w15:val="{A9B3E81B-426D-4925-AC1E-38F6D262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480E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002C94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002C94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02C94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002C94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002C94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002C94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002C94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002C94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002C94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002C94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002C94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002C94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002C94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002C94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002C94"/>
    <w:pPr>
      <w:ind w:left="284" w:hanging="284"/>
    </w:pPr>
    <w:rPr>
      <w:sz w:val="20"/>
    </w:rPr>
  </w:style>
  <w:style w:type="paragraph" w:styleId="Fuzeile">
    <w:name w:val="footer"/>
    <w:basedOn w:val="Standard"/>
    <w:rsid w:val="00002C94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002C94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002C94"/>
    <w:pPr>
      <w:ind w:left="1134"/>
    </w:pPr>
  </w:style>
  <w:style w:type="paragraph" w:customStyle="1" w:styleId="HngEinrckung3">
    <w:name w:val="Häng. Einrückung3"/>
    <w:basedOn w:val="HngEinrckung2"/>
    <w:semiHidden/>
    <w:rsid w:val="00002C94"/>
    <w:pPr>
      <w:ind w:left="1701"/>
    </w:pPr>
  </w:style>
  <w:style w:type="paragraph" w:styleId="Kopfzeile">
    <w:name w:val="header"/>
    <w:basedOn w:val="Standard"/>
    <w:rsid w:val="00002C94"/>
    <w:pPr>
      <w:tabs>
        <w:tab w:val="center" w:pos="4536"/>
        <w:tab w:val="right" w:pos="9072"/>
      </w:tabs>
    </w:pPr>
  </w:style>
  <w:style w:type="character" w:styleId="Seitenzahl">
    <w:name w:val="page number"/>
    <w:rsid w:val="00002C94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002C94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002C94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002C94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002C94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002C94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002C94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002C94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002C94"/>
    <w:pPr>
      <w:spacing w:line="360" w:lineRule="auto"/>
    </w:pPr>
  </w:style>
  <w:style w:type="paragraph" w:customStyle="1" w:styleId="Einrckung4a">
    <w:name w:val="Einrückung4a"/>
    <w:basedOn w:val="Standard"/>
    <w:semiHidden/>
    <w:rsid w:val="00002C94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002C94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5372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Nachunternehmerleistungen_A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8B419-FB65-49D2-AB8D-0A8F3718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Nachunternehmerleistungen_A.dotm</Template>
  <TotalTime>0</TotalTime>
  <Pages>2</Pages>
  <Words>297</Words>
  <Characters>1872</Characters>
  <Application>Microsoft Office Word</Application>
  <DocSecurity>4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Buddy</dc:creator>
  <cp:lastModifiedBy>Bondschus Ralf</cp:lastModifiedBy>
  <cp:revision>2</cp:revision>
  <cp:lastPrinted>2018-06-21T11:18:00Z</cp:lastPrinted>
  <dcterms:created xsi:type="dcterms:W3CDTF">2026-05-11T13:47:00Z</dcterms:created>
  <dcterms:modified xsi:type="dcterms:W3CDTF">2026-05-11T13:47:00Z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12.00</vt:lpwstr>
  </property>
</Properties>
</file>